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bookmarkStart w:id="0" w:name="_GoBack"/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bookmarkEnd w:id="0"/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51D" w:rsidRDefault="001A1526" w:rsidP="009B451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B451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9B451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B451D" w:rsidRDefault="001A1526" w:rsidP="009B451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B451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9B451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B451D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3CD53A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55722-E03E-4AB2-B0F5-4FD0CD96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2018-12-26T02:39:00Z</dcterms:modified>
</cp:coreProperties>
</file>